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A031F" w14:textId="455499CF" w:rsidR="006B2F86" w:rsidRDefault="009E7DF8" w:rsidP="00E71FC3">
      <w:pPr>
        <w:pStyle w:val="NoSpacing"/>
      </w:pPr>
      <w:r>
        <w:rPr>
          <w:u w:val="single"/>
        </w:rPr>
        <w:t>John BOTELLER</w:t>
      </w:r>
      <w:r>
        <w:t xml:space="preserve">       (fl.1481-1507)</w:t>
      </w:r>
    </w:p>
    <w:p w14:paraId="599D638E" w14:textId="35F34F82" w:rsidR="009E7DF8" w:rsidRDefault="009E7DF8" w:rsidP="00E71FC3">
      <w:pPr>
        <w:pStyle w:val="NoSpacing"/>
      </w:pPr>
      <w:r>
        <w:t>of Coventry.</w:t>
      </w:r>
    </w:p>
    <w:p w14:paraId="523E066B" w14:textId="30891FB2" w:rsidR="009E7DF8" w:rsidRDefault="009E7DF8" w:rsidP="00E71FC3">
      <w:pPr>
        <w:pStyle w:val="NoSpacing"/>
      </w:pPr>
    </w:p>
    <w:p w14:paraId="1791CDED" w14:textId="4F95C3E7" w:rsidR="009E7DF8" w:rsidRDefault="009E7DF8" w:rsidP="00E71FC3">
      <w:pPr>
        <w:pStyle w:val="NoSpacing"/>
      </w:pPr>
    </w:p>
    <w:p w14:paraId="3F8967B5" w14:textId="2080C856" w:rsidR="009E7DF8" w:rsidRDefault="009E7DF8" w:rsidP="00E71FC3">
      <w:pPr>
        <w:pStyle w:val="NoSpacing"/>
      </w:pPr>
      <w:r>
        <w:t xml:space="preserve">   1481-1507</w:t>
      </w:r>
      <w:r>
        <w:tab/>
        <w:t>He was Town Clerk.     (Ricardian XXIX p.82 n.151)</w:t>
      </w:r>
    </w:p>
    <w:p w14:paraId="07923DD3" w14:textId="105A6C12" w:rsidR="009E7DF8" w:rsidRDefault="009E7DF8" w:rsidP="00E71FC3">
      <w:pPr>
        <w:pStyle w:val="NoSpacing"/>
      </w:pPr>
    </w:p>
    <w:p w14:paraId="77F0ACA7" w14:textId="671C72C2" w:rsidR="009E7DF8" w:rsidRDefault="009E7DF8" w:rsidP="00E71FC3">
      <w:pPr>
        <w:pStyle w:val="NoSpacing"/>
      </w:pPr>
    </w:p>
    <w:p w14:paraId="496B727D" w14:textId="798E8E79" w:rsidR="009E7DF8" w:rsidRPr="009E7DF8" w:rsidRDefault="009E7DF8" w:rsidP="00E71FC3">
      <w:pPr>
        <w:pStyle w:val="NoSpacing"/>
      </w:pPr>
      <w:r>
        <w:t>18 October 2019</w:t>
      </w:r>
      <w:bookmarkStart w:id="0" w:name="_GoBack"/>
      <w:bookmarkEnd w:id="0"/>
    </w:p>
    <w:sectPr w:rsidR="009E7DF8" w:rsidRPr="009E7D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43BBC" w14:textId="77777777" w:rsidR="009E7DF8" w:rsidRDefault="009E7DF8" w:rsidP="00E71FC3">
      <w:pPr>
        <w:spacing w:after="0" w:line="240" w:lineRule="auto"/>
      </w:pPr>
      <w:r>
        <w:separator/>
      </w:r>
    </w:p>
  </w:endnote>
  <w:endnote w:type="continuationSeparator" w:id="0">
    <w:p w14:paraId="35A9B599" w14:textId="77777777" w:rsidR="009E7DF8" w:rsidRDefault="009E7D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824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69881" w14:textId="77777777" w:rsidR="009E7DF8" w:rsidRDefault="009E7DF8" w:rsidP="00E71FC3">
      <w:pPr>
        <w:spacing w:after="0" w:line="240" w:lineRule="auto"/>
      </w:pPr>
      <w:r>
        <w:separator/>
      </w:r>
    </w:p>
  </w:footnote>
  <w:footnote w:type="continuationSeparator" w:id="0">
    <w:p w14:paraId="6F24D5C9" w14:textId="77777777" w:rsidR="009E7DF8" w:rsidRDefault="009E7D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F8"/>
    <w:rsid w:val="001A7C09"/>
    <w:rsid w:val="00577BD5"/>
    <w:rsid w:val="00656CBA"/>
    <w:rsid w:val="006A1F77"/>
    <w:rsid w:val="00733BE7"/>
    <w:rsid w:val="009E7DF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4338E"/>
  <w15:chartTrackingRefBased/>
  <w15:docId w15:val="{FC91889D-443F-4D43-AF5E-47537E2E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2019-10-18T20:22:00Z</dcterms:created>
  <dcterms:modified xsi:type="dcterms:W3CDTF">2019-10-18T20:25:00Z</dcterms:modified>
</cp:coreProperties>
</file>